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382" w:rsidRDefault="00BE4382" w:rsidP="00BE4382">
      <w:pPr>
        <w:pStyle w:val="Naslov"/>
      </w:pPr>
      <w:r>
        <w:t>Naročilo revije Supernova</w:t>
      </w:r>
    </w:p>
    <w:p w:rsidR="00BE4382" w:rsidRDefault="00BE4382" w:rsidP="00BE4382"/>
    <w:p w:rsidR="00BE4382" w:rsidRDefault="00BE4382" w:rsidP="00BE4382">
      <w:r>
        <w:t>Ime in priimek:________________________________________</w:t>
      </w:r>
    </w:p>
    <w:p w:rsidR="00BE4382" w:rsidRDefault="00BE4382" w:rsidP="00BE4382">
      <w:r>
        <w:t>Naslov bivališča (ulica, kraj in poštna številka:_______________________________________</w:t>
      </w:r>
    </w:p>
    <w:p w:rsidR="00BE4382" w:rsidRDefault="00BE4382" w:rsidP="00BE4382">
      <w:r>
        <w:t>___________________________________________________________________________</w:t>
      </w:r>
    </w:p>
    <w:p w:rsidR="00BE4382" w:rsidRDefault="00BE4382" w:rsidP="00BE4382">
      <w:r>
        <w:t>Elektronski naslov _________________________________(opcijsko)</w:t>
      </w:r>
    </w:p>
    <w:p w:rsidR="00BE4382" w:rsidRDefault="00BE4382" w:rsidP="00BE4382">
      <w:r>
        <w:t>Želim prejemati na elektronski naslov obvestila Celjskega literarnega društva:</w:t>
      </w:r>
    </w:p>
    <w:p w:rsidR="00BE4382" w:rsidRDefault="00BE4382" w:rsidP="00BE4382">
      <w:pPr>
        <w:jc w:val="center"/>
      </w:pPr>
      <w:r>
        <w:t>DA   NE    (obkroži željeno)</w:t>
      </w:r>
    </w:p>
    <w:p w:rsidR="00BE4382" w:rsidRDefault="00BE4382" w:rsidP="00BE4382">
      <w:r>
        <w:t>GSM/telefon______________________________________(opcijsko)</w:t>
      </w:r>
    </w:p>
    <w:p w:rsidR="00BE4382" w:rsidRDefault="00BE4382" w:rsidP="00BE4382">
      <w:r>
        <w:t>S podpisom naročam (ustrezno obkroži):</w:t>
      </w:r>
    </w:p>
    <w:p w:rsidR="00BE4382" w:rsidRDefault="00BE4382" w:rsidP="00BE4382">
      <w:pPr>
        <w:pStyle w:val="Odstavekseznama"/>
        <w:numPr>
          <w:ilvl w:val="0"/>
          <w:numId w:val="1"/>
        </w:numPr>
      </w:pPr>
      <w:r>
        <w:t>Izvod Supernove (po želji vpišite številko – zadnjo št.________)</w:t>
      </w:r>
    </w:p>
    <w:p w:rsidR="00BE4382" w:rsidRDefault="00BE4382" w:rsidP="00BE4382">
      <w:pPr>
        <w:pStyle w:val="Odstavekseznama"/>
        <w:numPr>
          <w:ilvl w:val="0"/>
          <w:numId w:val="1"/>
        </w:numPr>
      </w:pPr>
      <w:r>
        <w:t>Letnik Supernove</w:t>
      </w:r>
    </w:p>
    <w:p w:rsidR="00BE4382" w:rsidRDefault="00BE4382" w:rsidP="00BE4382">
      <w:pPr>
        <w:pStyle w:val="Odstavekseznama"/>
        <w:numPr>
          <w:ilvl w:val="0"/>
          <w:numId w:val="1"/>
        </w:numPr>
      </w:pPr>
      <w:r>
        <w:t>Prihodnja dva letnika Supernove</w:t>
      </w:r>
    </w:p>
    <w:p w:rsidR="00BE4382" w:rsidRDefault="00BE4382" w:rsidP="00AC40FD">
      <w:pPr>
        <w:spacing w:line="360" w:lineRule="auto"/>
      </w:pPr>
      <w:r>
        <w:t>Izpolnjeno naročilnico pošljite po elektronski pošti ali navadni pošti na:</w:t>
      </w:r>
    </w:p>
    <w:p w:rsidR="00BE4382" w:rsidRDefault="00BE4382" w:rsidP="00BE4382">
      <w:pPr>
        <w:spacing w:line="240" w:lineRule="auto"/>
      </w:pPr>
      <w:r>
        <w:t>Celjsko literarno društvo,</w:t>
      </w:r>
    </w:p>
    <w:p w:rsidR="00BE4382" w:rsidRDefault="00BE4382" w:rsidP="00BE4382">
      <w:pPr>
        <w:spacing w:line="240" w:lineRule="auto"/>
      </w:pPr>
      <w:r>
        <w:t>Gledališki trg 4,</w:t>
      </w:r>
    </w:p>
    <w:p w:rsidR="00BE4382" w:rsidRDefault="00BE4382" w:rsidP="00AC40FD">
      <w:pPr>
        <w:spacing w:line="360" w:lineRule="auto"/>
      </w:pPr>
      <w:r>
        <w:t>3000 Celje</w:t>
      </w:r>
    </w:p>
    <w:p w:rsidR="00BE4382" w:rsidRDefault="00BE4382" w:rsidP="00BE4382">
      <w:r>
        <w:t>Celjsko.literarno@outlook.com</w:t>
      </w:r>
    </w:p>
    <w:p w:rsidR="00BE4382" w:rsidRDefault="00BE4382" w:rsidP="00BE4382">
      <w:r>
        <w:t>Revijo Supernova naročam do preklica.</w:t>
      </w:r>
      <w:bookmarkStart w:id="0" w:name="_GoBack"/>
      <w:bookmarkEnd w:id="0"/>
    </w:p>
    <w:p w:rsidR="00BE4382" w:rsidRPr="00BE4382" w:rsidRDefault="00BE4382" w:rsidP="00BE4382">
      <w:r>
        <w:t>V_______________ dne_____________                                             Podpis</w:t>
      </w:r>
    </w:p>
    <w:sectPr w:rsidR="00BE4382" w:rsidRPr="00BE438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7D8" w:rsidRDefault="001807D8" w:rsidP="007A2507">
      <w:pPr>
        <w:spacing w:line="240" w:lineRule="auto"/>
      </w:pPr>
      <w:r>
        <w:separator/>
      </w:r>
    </w:p>
  </w:endnote>
  <w:endnote w:type="continuationSeparator" w:id="0">
    <w:p w:rsidR="001807D8" w:rsidRDefault="001807D8" w:rsidP="007A25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507" w:rsidRPr="007A2507" w:rsidRDefault="007A2507">
    <w:pPr>
      <w:pStyle w:val="Noga"/>
      <w:rPr>
        <w:sz w:val="18"/>
        <w:szCs w:val="18"/>
      </w:rPr>
    </w:pPr>
    <w:r w:rsidRPr="007A2507">
      <w:rPr>
        <w:sz w:val="18"/>
        <w:szCs w:val="18"/>
      </w:rPr>
      <w:t xml:space="preserve">Celjsko literarno društvo, Gledališki trg 4, 3000 Celje, celjsko.literarno@outlook.com, http://cld.si, </w:t>
    </w:r>
    <w:r>
      <w:rPr>
        <w:sz w:val="18"/>
        <w:szCs w:val="18"/>
      </w:rPr>
      <w:t xml:space="preserve">Facebook: </w:t>
    </w:r>
    <w:proofErr w:type="spellStart"/>
    <w:r>
      <w:rPr>
        <w:sz w:val="18"/>
        <w:szCs w:val="18"/>
      </w:rPr>
      <w:t>celjelit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7D8" w:rsidRDefault="001807D8" w:rsidP="007A2507">
      <w:pPr>
        <w:spacing w:line="240" w:lineRule="auto"/>
      </w:pPr>
      <w:r>
        <w:separator/>
      </w:r>
    </w:p>
  </w:footnote>
  <w:footnote w:type="continuationSeparator" w:id="0">
    <w:p w:rsidR="001807D8" w:rsidRDefault="001807D8" w:rsidP="007A25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507" w:rsidRDefault="007A2507">
    <w:pPr>
      <w:pStyle w:val="Glava"/>
      <w:ind w:right="-576"/>
      <w:jc w:val="right"/>
      <w:rPr>
        <w:rFonts w:asciiTheme="majorHAnsi" w:eastAsiaTheme="majorEastAsia" w:hAnsiTheme="majorHAnsi" w:cstheme="majorBidi"/>
        <w:sz w:val="28"/>
        <w:szCs w:val="28"/>
      </w:rPr>
    </w:pPr>
    <w:r>
      <w:rPr>
        <w:rFonts w:asciiTheme="majorHAnsi" w:eastAsiaTheme="majorEastAsia" w:hAnsiTheme="majorHAnsi" w:cstheme="majorBidi"/>
        <w:noProof/>
        <w:sz w:val="28"/>
        <w:szCs w:val="28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editId="3856D3B0">
              <wp:simplePos x="0" y="0"/>
              <wp:positionH relativeFrom="rightMargin">
                <wp:align>left</wp:align>
              </wp:positionH>
              <wp:positionV relativeFrom="margin">
                <wp:align>top</wp:align>
              </wp:positionV>
              <wp:extent cx="457200" cy="457200"/>
              <wp:effectExtent l="0" t="0" r="0" b="0"/>
              <wp:wrapNone/>
              <wp:docPr id="464" name="Polje z besedilom 4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81320" dir="3080412" sx="125000" sy="125000" algn="b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7A2507" w:rsidRDefault="007A2507">
                          <w:pPr>
                            <w:pStyle w:val="Brezrazmikov"/>
                            <w:pBdr>
                              <w:top w:val="single" w:sz="24" w:space="8" w:color="9BBB59" w:themeColor="accent3"/>
                              <w:bottom w:val="single" w:sz="24" w:space="8" w:color="9BBB59" w:themeColor="accent3"/>
                            </w:pBdr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AC40FD" w:rsidRPr="00AC40FD">
                            <w:rPr>
                              <w:rFonts w:asciiTheme="majorHAnsi" w:eastAsiaTheme="majorEastAsia" w:hAnsiTheme="majorHAnsi" w:cstheme="majorBidi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je z besedilom 464" o:spid="_x0000_s1026" type="#_x0000_t202" style="position:absolute;left:0;text-align:left;margin-left:0;margin-top:0;width:36pt;height:36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top;mso-position-vertical-relative:margin;mso-width-percent:0;mso-height-percent:0;mso-width-relative:margin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" o:allowincell="f" stroked="f">
              <v:shadow type="perspective" opacity=".5" origin=".5,.5" offset="4pt,5pt" matrix="1.25,,,1.25"/>
              <v:textbox inset="0,0,0,0">
                <w:txbxContent>
                  <w:p w:rsidR="007A2507" w:rsidRDefault="007A2507">
                    <w:pPr>
                      <w:pStyle w:val="Brezrazmikov"/>
                      <w:pBdr>
                        <w:top w:val="single" w:sz="24" w:space="8" w:color="9BBB59" w:themeColor="accent3"/>
                        <w:bottom w:val="single" w:sz="24" w:space="8" w:color="9BBB59" w:themeColor="accent3"/>
                      </w:pBdr>
                      <w:jc w:val="center"/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AC40FD" w:rsidRPr="00AC40FD">
                      <w:rPr>
                        <w:rFonts w:asciiTheme="majorHAnsi" w:eastAsiaTheme="majorEastAsia" w:hAnsiTheme="majorHAnsi" w:cstheme="majorBidi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sdt>
      <w:sdtPr>
        <w:rPr>
          <w:rFonts w:asciiTheme="majorHAnsi" w:eastAsiaTheme="majorEastAsia" w:hAnsiTheme="majorHAnsi" w:cstheme="majorBidi"/>
          <w:sz w:val="28"/>
          <w:szCs w:val="28"/>
        </w:rPr>
        <w:alias w:val="Naslov"/>
        <w:id w:val="270721805"/>
        <w:placeholder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E4382">
          <w:rPr>
            <w:rFonts w:asciiTheme="majorHAnsi" w:eastAsiaTheme="majorEastAsia" w:hAnsiTheme="majorHAnsi" w:cstheme="majorBidi"/>
            <w:sz w:val="28"/>
            <w:szCs w:val="28"/>
          </w:rPr>
          <w:t>Naročilo revija Supernova</w:t>
        </w:r>
      </w:sdtContent>
    </w:sdt>
  </w:p>
  <w:p w:rsidR="007A2507" w:rsidRDefault="007A2507">
    <w:pPr>
      <w:pStyle w:val="Glava"/>
    </w:pPr>
    <w:r>
      <w:rPr>
        <w:noProof/>
        <w:lang w:eastAsia="sl-SI"/>
      </w:rPr>
      <w:drawing>
        <wp:inline distT="0" distB="0" distL="0" distR="0">
          <wp:extent cx="1600200" cy="942975"/>
          <wp:effectExtent l="0" t="0" r="0" b="9525"/>
          <wp:docPr id="1" name="Slika 1" descr="cld LOGO orig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ld LOGO orig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14880"/>
    <w:multiLevelType w:val="hybridMultilevel"/>
    <w:tmpl w:val="33F466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382"/>
    <w:rsid w:val="0006733F"/>
    <w:rsid w:val="001807D8"/>
    <w:rsid w:val="00290C3C"/>
    <w:rsid w:val="006A16E0"/>
    <w:rsid w:val="006F4CCD"/>
    <w:rsid w:val="007A2507"/>
    <w:rsid w:val="00AC40FD"/>
    <w:rsid w:val="00BE4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0B605"/>
  <w15:docId w15:val="{BDD92C5B-9B6C-4B65-8388-3BBDB8F62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E4382"/>
    <w:pPr>
      <w:spacing w:after="0" w:line="600" w:lineRule="auto"/>
    </w:pPr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A250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A2507"/>
  </w:style>
  <w:style w:type="paragraph" w:styleId="Noga">
    <w:name w:val="footer"/>
    <w:basedOn w:val="Navaden"/>
    <w:link w:val="NogaZnak"/>
    <w:uiPriority w:val="99"/>
    <w:unhideWhenUsed/>
    <w:rsid w:val="007A250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A2507"/>
  </w:style>
  <w:style w:type="paragraph" w:styleId="Brezrazmikov">
    <w:name w:val="No Spacing"/>
    <w:link w:val="BrezrazmikovZnak"/>
    <w:uiPriority w:val="1"/>
    <w:qFormat/>
    <w:rsid w:val="007A2507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7A2507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250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250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uiPriority w:val="99"/>
    <w:unhideWhenUsed/>
    <w:rsid w:val="007A2507"/>
    <w:rPr>
      <w:color w:val="0000FF" w:themeColor="hyperlink"/>
      <w:u w:val="single"/>
    </w:rPr>
  </w:style>
  <w:style w:type="paragraph" w:styleId="Naslov">
    <w:name w:val="Title"/>
    <w:basedOn w:val="Navaden"/>
    <w:next w:val="Navaden"/>
    <w:link w:val="NaslovZnak"/>
    <w:uiPriority w:val="10"/>
    <w:qFormat/>
    <w:rsid w:val="00BE4382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E4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dstavekseznama">
    <w:name w:val="List Paragraph"/>
    <w:basedOn w:val="Navaden"/>
    <w:uiPriority w:val="34"/>
    <w:qFormat/>
    <w:rsid w:val="00BE4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kselenski\Documents\Officeove%20predloge%20po%20meri\PrelogaCLD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PrelogaCLD.dotx</Template>
  <TotalTime>14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Cinkarna Celje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Naročilo revija Supernova</dc:title>
  <dc:creator>Ekselenski Bojan</dc:creator>
  <cp:lastModifiedBy>Bojan Ekselenski</cp:lastModifiedBy>
  <cp:revision>2</cp:revision>
  <dcterms:created xsi:type="dcterms:W3CDTF">2020-12-07T06:19:00Z</dcterms:created>
  <dcterms:modified xsi:type="dcterms:W3CDTF">2020-12-07T06:33:00Z</dcterms:modified>
</cp:coreProperties>
</file>